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7425A" w14:textId="4B0C0B5D" w:rsidR="006B2F86" w:rsidRDefault="00DE3341" w:rsidP="00E71FC3">
      <w:pPr>
        <w:pStyle w:val="NoSpacing"/>
      </w:pPr>
      <w:r>
        <w:rPr>
          <w:u w:val="single"/>
        </w:rPr>
        <w:t>William MARSH</w:t>
      </w:r>
      <w:r>
        <w:t xml:space="preserve">      (d.1446)</w:t>
      </w:r>
    </w:p>
    <w:p w14:paraId="281CC82D" w14:textId="56CD1DA0" w:rsidR="00DE3341" w:rsidRDefault="00DE3341" w:rsidP="00E71FC3">
      <w:pPr>
        <w:pStyle w:val="NoSpacing"/>
      </w:pPr>
      <w:r>
        <w:t xml:space="preserve">of </w:t>
      </w:r>
      <w:proofErr w:type="spellStart"/>
      <w:r>
        <w:t>Darton</w:t>
      </w:r>
      <w:proofErr w:type="spellEnd"/>
      <w:r>
        <w:t>, West Riding of Yorkshire.</w:t>
      </w:r>
    </w:p>
    <w:p w14:paraId="15F65E9E" w14:textId="612E8EAC" w:rsidR="00DE3341" w:rsidRDefault="00DE3341" w:rsidP="00E71FC3">
      <w:pPr>
        <w:pStyle w:val="NoSpacing"/>
      </w:pPr>
    </w:p>
    <w:p w14:paraId="203BFF67" w14:textId="38C1E8E3" w:rsidR="00DE3341" w:rsidRDefault="00DE3341" w:rsidP="00E71FC3">
      <w:pPr>
        <w:pStyle w:val="NoSpacing"/>
      </w:pPr>
    </w:p>
    <w:p w14:paraId="02101779" w14:textId="5B6C8790" w:rsidR="00DE3341" w:rsidRDefault="00DE3341" w:rsidP="00E71FC3">
      <w:pPr>
        <w:pStyle w:val="NoSpacing"/>
      </w:pPr>
      <w:r>
        <w:t>10 Mar.1446</w:t>
      </w:r>
      <w:r>
        <w:tab/>
        <w:t>He made his Will.   (W.Y.R. p.111)</w:t>
      </w:r>
    </w:p>
    <w:p w14:paraId="6D997ACC" w14:textId="0DBBCA9E" w:rsidR="00DE3341" w:rsidRDefault="00DE3341" w:rsidP="00E71FC3">
      <w:pPr>
        <w:pStyle w:val="NoSpacing"/>
      </w:pPr>
      <w:r>
        <w:t>21 Jul.</w:t>
      </w:r>
      <w:r>
        <w:tab/>
      </w:r>
      <w:r>
        <w:tab/>
        <w:t>Probate of his Will.   (ibid.)</w:t>
      </w:r>
    </w:p>
    <w:p w14:paraId="7858B888" w14:textId="7EAC2EE4" w:rsidR="00DE3341" w:rsidRDefault="00DE3341" w:rsidP="00E71FC3">
      <w:pPr>
        <w:pStyle w:val="NoSpacing"/>
      </w:pPr>
    </w:p>
    <w:p w14:paraId="2E8FD9D7" w14:textId="5FA4CE11" w:rsidR="00DE3341" w:rsidRDefault="00DE3341" w:rsidP="00E71FC3">
      <w:pPr>
        <w:pStyle w:val="NoSpacing"/>
      </w:pPr>
    </w:p>
    <w:p w14:paraId="50824E85" w14:textId="103E40EE" w:rsidR="00DE3341" w:rsidRPr="00DE3341" w:rsidRDefault="00DE3341" w:rsidP="00E71FC3">
      <w:pPr>
        <w:pStyle w:val="NoSpacing"/>
      </w:pPr>
      <w:r>
        <w:t>5 February 2020</w:t>
      </w:r>
      <w:bookmarkStart w:id="0" w:name="_GoBack"/>
      <w:bookmarkEnd w:id="0"/>
    </w:p>
    <w:sectPr w:rsidR="00DE3341" w:rsidRPr="00DE33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0D198" w14:textId="77777777" w:rsidR="00DE3341" w:rsidRDefault="00DE3341" w:rsidP="00E71FC3">
      <w:pPr>
        <w:spacing w:after="0" w:line="240" w:lineRule="auto"/>
      </w:pPr>
      <w:r>
        <w:separator/>
      </w:r>
    </w:p>
  </w:endnote>
  <w:endnote w:type="continuationSeparator" w:id="0">
    <w:p w14:paraId="274FD082" w14:textId="77777777" w:rsidR="00DE3341" w:rsidRDefault="00DE33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338C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91F9B" w14:textId="77777777" w:rsidR="00DE3341" w:rsidRDefault="00DE3341" w:rsidP="00E71FC3">
      <w:pPr>
        <w:spacing w:after="0" w:line="240" w:lineRule="auto"/>
      </w:pPr>
      <w:r>
        <w:separator/>
      </w:r>
    </w:p>
  </w:footnote>
  <w:footnote w:type="continuationSeparator" w:id="0">
    <w:p w14:paraId="4B14D2D6" w14:textId="77777777" w:rsidR="00DE3341" w:rsidRDefault="00DE33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41"/>
    <w:rsid w:val="001A7C09"/>
    <w:rsid w:val="00577BD5"/>
    <w:rsid w:val="006A1F77"/>
    <w:rsid w:val="00733BE7"/>
    <w:rsid w:val="00AB52E8"/>
    <w:rsid w:val="00B16D3F"/>
    <w:rsid w:val="00DE33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FD40E"/>
  <w15:chartTrackingRefBased/>
  <w15:docId w15:val="{2D37A79A-56AB-4D45-B4CD-1D93359A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2020-02-05T17:18:00Z</dcterms:created>
  <dcterms:modified xsi:type="dcterms:W3CDTF">2020-02-05T17:21:00Z</dcterms:modified>
</cp:coreProperties>
</file>